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17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74"/>
        <w:gridCol w:w="360"/>
        <w:gridCol w:w="1095"/>
        <w:gridCol w:w="270"/>
        <w:gridCol w:w="2685"/>
        <w:gridCol w:w="1845"/>
        <w:gridCol w:w="250"/>
        <w:gridCol w:w="1820"/>
        <w:gridCol w:w="2318"/>
      </w:tblGrid>
      <w:tr w:rsidR="00A319C4" w14:paraId="257B5F93" w14:textId="77777777" w:rsidTr="00B60575">
        <w:trPr>
          <w:trHeight w:val="576"/>
          <w:tblHeader/>
          <w:jc w:val="center"/>
        </w:trPr>
        <w:tc>
          <w:tcPr>
            <w:tcW w:w="11717" w:type="dxa"/>
            <w:gridSpan w:val="9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vAlign w:val="center"/>
          </w:tcPr>
          <w:p w14:paraId="1A540CCA" w14:textId="77777777" w:rsidR="00A319C4" w:rsidRPr="00A319C4" w:rsidRDefault="00A319C4" w:rsidP="00D01859">
            <w:pPr>
              <w:pStyle w:val="Heading1"/>
              <w:outlineLvl w:val="0"/>
            </w:pPr>
            <w:bookmarkStart w:id="0" w:name="_GoBack" w:colFirst="0" w:colLast="0"/>
            <w:r w:rsidRPr="00A319C4">
              <w:t xml:space="preserve">Meeting </w:t>
            </w:r>
            <w:r w:rsidRPr="00D01859">
              <w:t>Sign</w:t>
            </w:r>
            <w:r w:rsidRPr="00A319C4">
              <w:t>-In Sheet</w:t>
            </w:r>
          </w:p>
        </w:tc>
      </w:tr>
      <w:tr w:rsidR="00D27800" w14:paraId="1D82744D" w14:textId="77777777" w:rsidTr="00B60575">
        <w:trPr>
          <w:trHeight w:val="385"/>
          <w:tblHeader/>
          <w:jc w:val="center"/>
        </w:trPr>
        <w:tc>
          <w:tcPr>
            <w:tcW w:w="1074" w:type="dxa"/>
            <w:tcBorders>
              <w:top w:val="single" w:sz="8" w:space="0" w:color="808080"/>
              <w:left w:val="single" w:sz="4" w:space="0" w:color="808080"/>
              <w:bottom w:val="single" w:sz="4" w:space="0" w:color="999999"/>
            </w:tcBorders>
            <w:shd w:val="clear" w:color="auto" w:fill="auto"/>
            <w:vAlign w:val="center"/>
          </w:tcPr>
          <w:p w14:paraId="090E5B1B" w14:textId="77777777" w:rsidR="00943486" w:rsidRPr="00614BD7" w:rsidRDefault="00CC2996" w:rsidP="00EF29E7">
            <w:pPr>
              <w:pStyle w:val="Heading2"/>
              <w:outlineLvl w:val="1"/>
            </w:pPr>
            <w:r w:rsidRPr="00D01859">
              <w:t>Project</w:t>
            </w:r>
            <w:r w:rsidR="00943486">
              <w:t>:</w:t>
            </w:r>
          </w:p>
        </w:tc>
        <w:tc>
          <w:tcPr>
            <w:tcW w:w="4410" w:type="dxa"/>
            <w:gridSpan w:val="4"/>
            <w:tcBorders>
              <w:top w:val="single" w:sz="8" w:space="0" w:color="808080"/>
              <w:bottom w:val="single" w:sz="4" w:space="0" w:color="999999"/>
              <w:right w:val="single" w:sz="4" w:space="0" w:color="808080"/>
            </w:tcBorders>
            <w:shd w:val="clear" w:color="auto" w:fill="auto"/>
            <w:vAlign w:val="center"/>
          </w:tcPr>
          <w:p w14:paraId="06C9BFFA" w14:textId="1D0A4B76" w:rsidR="00943486" w:rsidRPr="00337846" w:rsidRDefault="00943486" w:rsidP="00EF29E7">
            <w:pPr>
              <w:rPr>
                <w:b/>
                <w:sz w:val="20"/>
                <w:szCs w:val="20"/>
              </w:rPr>
            </w:pPr>
          </w:p>
        </w:tc>
        <w:tc>
          <w:tcPr>
            <w:tcW w:w="3915" w:type="dxa"/>
            <w:gridSpan w:val="3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D690E6" w14:textId="558D82D6" w:rsidR="00943486" w:rsidRPr="00614BD7" w:rsidRDefault="00943486" w:rsidP="00BD517B">
            <w:pPr>
              <w:pStyle w:val="Heading2"/>
              <w:ind w:right="-655"/>
              <w:outlineLvl w:val="1"/>
            </w:pPr>
            <w:r>
              <w:t>Meeting Date:</w:t>
            </w:r>
            <w:r w:rsidR="00B60575">
              <w:t xml:space="preserve"> </w:t>
            </w:r>
          </w:p>
        </w:tc>
        <w:tc>
          <w:tcPr>
            <w:tcW w:w="2318" w:type="dxa"/>
            <w:tcBorders>
              <w:top w:val="single" w:sz="8" w:space="0" w:color="808080"/>
              <w:bottom w:val="single" w:sz="4" w:space="0" w:color="808080"/>
              <w:right w:val="single" w:sz="4" w:space="0" w:color="999999"/>
            </w:tcBorders>
            <w:shd w:val="clear" w:color="auto" w:fill="auto"/>
            <w:vAlign w:val="center"/>
          </w:tcPr>
          <w:p w14:paraId="36816813" w14:textId="77777777" w:rsidR="00943486" w:rsidRPr="00EF29E7" w:rsidRDefault="00943486" w:rsidP="00EF29E7"/>
        </w:tc>
      </w:tr>
      <w:tr w:rsidR="00815A17" w14:paraId="03F49C16" w14:textId="77777777" w:rsidTr="00BB4FE8">
        <w:trPr>
          <w:trHeight w:val="389"/>
          <w:tblHeader/>
          <w:jc w:val="center"/>
        </w:trPr>
        <w:tc>
          <w:tcPr>
            <w:tcW w:w="1434" w:type="dxa"/>
            <w:gridSpan w:val="2"/>
            <w:tcBorders>
              <w:top w:val="single" w:sz="4" w:space="0" w:color="999999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B467D2" w14:textId="77777777" w:rsidR="00815A17" w:rsidRDefault="00815A17" w:rsidP="009A36A9">
            <w:pPr>
              <w:pStyle w:val="Heading2"/>
              <w:outlineLvl w:val="1"/>
            </w:pPr>
            <w:r>
              <w:t>Facilitator:</w:t>
            </w:r>
          </w:p>
        </w:tc>
        <w:tc>
          <w:tcPr>
            <w:tcW w:w="4050" w:type="dxa"/>
            <w:gridSpan w:val="3"/>
            <w:tcBorders>
              <w:top w:val="single" w:sz="4" w:space="0" w:color="999999"/>
              <w:bottom w:val="single" w:sz="4" w:space="0" w:color="999999"/>
              <w:right w:val="single" w:sz="4" w:space="0" w:color="808080"/>
            </w:tcBorders>
            <w:shd w:val="clear" w:color="auto" w:fill="auto"/>
            <w:vAlign w:val="center"/>
          </w:tcPr>
          <w:p w14:paraId="13FF9F76" w14:textId="2EFDB174" w:rsidR="00815A17" w:rsidRPr="00815A17" w:rsidRDefault="00815A17" w:rsidP="00BD517B">
            <w:pPr>
              <w:rPr>
                <w:b/>
              </w:rPr>
            </w:pPr>
          </w:p>
        </w:tc>
        <w:tc>
          <w:tcPr>
            <w:tcW w:w="623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999999"/>
            </w:tcBorders>
            <w:shd w:val="clear" w:color="auto" w:fill="auto"/>
            <w:vAlign w:val="center"/>
          </w:tcPr>
          <w:p w14:paraId="50951FDF" w14:textId="30E12176" w:rsidR="00815A17" w:rsidRPr="00815A17" w:rsidRDefault="00815A17" w:rsidP="00BD517B">
            <w:pPr>
              <w:rPr>
                <w:b/>
              </w:rPr>
            </w:pPr>
            <w:r w:rsidRPr="00815A17">
              <w:rPr>
                <w:b/>
              </w:rPr>
              <w:t>Place/Room:</w:t>
            </w:r>
            <w:r w:rsidR="00AA64F4">
              <w:rPr>
                <w:b/>
              </w:rPr>
              <w:t xml:space="preserve"> </w:t>
            </w:r>
          </w:p>
        </w:tc>
      </w:tr>
      <w:tr w:rsidR="00A319C4" w14:paraId="6508D784" w14:textId="77777777" w:rsidTr="00B60575">
        <w:trPr>
          <w:trHeight w:val="305"/>
          <w:tblHeader/>
          <w:jc w:val="center"/>
        </w:trPr>
        <w:tc>
          <w:tcPr>
            <w:tcW w:w="11717" w:type="dxa"/>
            <w:gridSpan w:val="9"/>
            <w:tcBorders>
              <w:top w:val="single" w:sz="4" w:space="0" w:color="999999"/>
              <w:bottom w:val="single" w:sz="4" w:space="0" w:color="808080"/>
            </w:tcBorders>
            <w:shd w:val="clear" w:color="auto" w:fill="auto"/>
            <w:vAlign w:val="center"/>
          </w:tcPr>
          <w:p w14:paraId="5A14A4F3" w14:textId="77777777" w:rsidR="00A319C4" w:rsidRPr="00614BD7" w:rsidRDefault="00A319C4" w:rsidP="00EF29E7"/>
        </w:tc>
      </w:tr>
      <w:tr w:rsidR="00614BD7" w14:paraId="62DDC27B" w14:textId="77777777" w:rsidTr="00B60575">
        <w:trPr>
          <w:trHeight w:val="323"/>
          <w:tblHeader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vAlign w:val="center"/>
          </w:tcPr>
          <w:p w14:paraId="1F40C99B" w14:textId="77777777" w:rsidR="00614BD7" w:rsidRPr="00614BD7" w:rsidRDefault="00614BD7" w:rsidP="0002345E">
            <w:pPr>
              <w:pStyle w:val="Tableheading"/>
            </w:pPr>
            <w:r w:rsidRPr="00614BD7">
              <w:t>Name</w:t>
            </w:r>
          </w:p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vAlign w:val="center"/>
          </w:tcPr>
          <w:p w14:paraId="1383134E" w14:textId="77777777" w:rsidR="00614BD7" w:rsidRPr="00614BD7" w:rsidRDefault="00614BD7" w:rsidP="00355676">
            <w:pPr>
              <w:pStyle w:val="Tableheading"/>
            </w:pPr>
          </w:p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vAlign w:val="center"/>
          </w:tcPr>
          <w:p w14:paraId="26886291" w14:textId="77777777" w:rsidR="00614BD7" w:rsidRPr="00614BD7" w:rsidRDefault="00614BD7" w:rsidP="0002345E">
            <w:pPr>
              <w:pStyle w:val="Tableheading"/>
            </w:pPr>
            <w:r w:rsidRPr="00614BD7">
              <w:t>Company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vAlign w:val="center"/>
          </w:tcPr>
          <w:p w14:paraId="593A163D" w14:textId="77777777" w:rsidR="00614BD7" w:rsidRPr="00614BD7" w:rsidRDefault="00614BD7" w:rsidP="0002345E">
            <w:pPr>
              <w:pStyle w:val="Tableheading"/>
            </w:pPr>
            <w:r w:rsidRPr="00614BD7">
              <w:t>Phone</w:t>
            </w:r>
          </w:p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vAlign w:val="center"/>
          </w:tcPr>
          <w:p w14:paraId="2473F987" w14:textId="77777777" w:rsidR="00614BD7" w:rsidRPr="00614BD7" w:rsidRDefault="00614BD7" w:rsidP="0002345E">
            <w:pPr>
              <w:pStyle w:val="Tableheading"/>
            </w:pPr>
          </w:p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vAlign w:val="center"/>
          </w:tcPr>
          <w:p w14:paraId="103881F1" w14:textId="77777777" w:rsidR="00614BD7" w:rsidRPr="00614BD7" w:rsidRDefault="00614BD7" w:rsidP="0002345E">
            <w:pPr>
              <w:pStyle w:val="Tableheading"/>
            </w:pPr>
            <w:r w:rsidRPr="00614BD7">
              <w:t>E-Mail</w:t>
            </w:r>
          </w:p>
        </w:tc>
      </w:tr>
      <w:tr w:rsidR="00614BD7" w14:paraId="1A4CB3BA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7AD0E8" w14:textId="77777777" w:rsidR="00614BD7" w:rsidRDefault="00614BD7" w:rsidP="00614BD7"/>
        </w:tc>
        <w:tc>
          <w:tcPr>
            <w:tcW w:w="270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AD4786" w14:textId="77777777" w:rsidR="00614BD7" w:rsidRDefault="00614BD7" w:rsidP="00614BD7"/>
        </w:tc>
        <w:tc>
          <w:tcPr>
            <w:tcW w:w="2685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9DA13E" w14:textId="77777777" w:rsidR="00614BD7" w:rsidRDefault="00614BD7" w:rsidP="00614BD7"/>
        </w:tc>
        <w:tc>
          <w:tcPr>
            <w:tcW w:w="1845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3F9EE5" w14:textId="77777777" w:rsidR="00614BD7" w:rsidRDefault="00614BD7" w:rsidP="00614BD7"/>
        </w:tc>
        <w:tc>
          <w:tcPr>
            <w:tcW w:w="250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1BF62B9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3B4181" w14:textId="77777777" w:rsidR="00614BD7" w:rsidRDefault="00614BD7" w:rsidP="00614BD7"/>
        </w:tc>
      </w:tr>
      <w:tr w:rsidR="00614BD7" w14:paraId="0F8147C8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97B373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CC0430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C9953C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6ED292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911896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68FB67" w14:textId="77777777" w:rsidR="00614BD7" w:rsidRDefault="00614BD7" w:rsidP="00614BD7"/>
        </w:tc>
      </w:tr>
      <w:tr w:rsidR="00614BD7" w14:paraId="1F51EE2F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AB8152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8D136F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A2F71DA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2F7A94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7E7D6C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9E633C" w14:textId="77777777" w:rsidR="00614BD7" w:rsidRDefault="00614BD7" w:rsidP="00614BD7"/>
        </w:tc>
      </w:tr>
      <w:tr w:rsidR="00614BD7" w14:paraId="07B4AE47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2B3E71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0745D4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D0E8226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A3C51E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CDFD84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83A743" w14:textId="77777777" w:rsidR="00614BD7" w:rsidRDefault="00614BD7" w:rsidP="00614BD7"/>
        </w:tc>
      </w:tr>
      <w:tr w:rsidR="00614BD7" w14:paraId="57587144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8E93B7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C5969E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02FFBA6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BD5D763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B4C0C3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53E3D7" w14:textId="77777777" w:rsidR="00614BD7" w:rsidRDefault="00614BD7" w:rsidP="00614BD7"/>
        </w:tc>
      </w:tr>
      <w:tr w:rsidR="00614BD7" w14:paraId="70BD7AEC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FE2673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16076F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7F853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6E818A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6C4880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262746" w14:textId="77777777" w:rsidR="00614BD7" w:rsidRDefault="00614BD7" w:rsidP="00614BD7"/>
        </w:tc>
      </w:tr>
      <w:tr w:rsidR="00614BD7" w14:paraId="76755F7D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21AF6A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533CC4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4EFB13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2F9DE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389E21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1721B8" w14:textId="77777777" w:rsidR="00614BD7" w:rsidRDefault="00614BD7" w:rsidP="00614BD7"/>
        </w:tc>
      </w:tr>
      <w:tr w:rsidR="00614BD7" w14:paraId="4A6DEBEC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DD41D6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33794C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C1282E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02F692A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5E26539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5203F1" w14:textId="77777777" w:rsidR="00614BD7" w:rsidRDefault="00614BD7" w:rsidP="00614BD7"/>
        </w:tc>
      </w:tr>
      <w:tr w:rsidR="00614BD7" w14:paraId="47DE565A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009F7D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0F367B0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DD865B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782C79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4EE883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03AB929" w14:textId="77777777" w:rsidR="00614BD7" w:rsidRDefault="00614BD7" w:rsidP="00614BD7"/>
        </w:tc>
      </w:tr>
      <w:tr w:rsidR="00614BD7" w14:paraId="416B824D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A38939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D410F9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D9BDBF3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F51DBA9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64A8D4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AD9CF8" w14:textId="77777777" w:rsidR="00614BD7" w:rsidRDefault="00614BD7" w:rsidP="00614BD7"/>
        </w:tc>
      </w:tr>
      <w:tr w:rsidR="00614BD7" w14:paraId="2148DEB7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72A441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143B1D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2C97C9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7C219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6E2F3F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D174899" w14:textId="77777777" w:rsidR="00614BD7" w:rsidRDefault="00614BD7" w:rsidP="00614BD7"/>
        </w:tc>
      </w:tr>
      <w:tr w:rsidR="00614BD7" w14:paraId="27B93D82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394D0C0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19070D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306B7D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989EA9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0B83CC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8CC111C" w14:textId="77777777" w:rsidR="00614BD7" w:rsidRDefault="00614BD7" w:rsidP="00614BD7"/>
        </w:tc>
      </w:tr>
      <w:tr w:rsidR="00614BD7" w14:paraId="58E64F09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8797201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1758AC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B17CD3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0E894A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B59F2C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A812CE" w14:textId="77777777" w:rsidR="00614BD7" w:rsidRDefault="00614BD7" w:rsidP="00614BD7"/>
        </w:tc>
      </w:tr>
      <w:tr w:rsidR="00614BD7" w14:paraId="200193EA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73032F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4DDFAA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8A6270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EF28D3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FDDABB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BCF4A1" w14:textId="77777777" w:rsidR="00614BD7" w:rsidRDefault="00614BD7" w:rsidP="00614BD7"/>
        </w:tc>
      </w:tr>
      <w:tr w:rsidR="00614BD7" w14:paraId="63ACE0B9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944029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6E6207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B36734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8B2CBB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3FB88F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980964" w14:textId="77777777" w:rsidR="00614BD7" w:rsidRDefault="00614BD7" w:rsidP="00614BD7"/>
        </w:tc>
      </w:tr>
      <w:tr w:rsidR="00614BD7" w14:paraId="09A27857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A35F72A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3580963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6CC9A5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F809EFF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609798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A47ED4" w14:textId="77777777" w:rsidR="00614BD7" w:rsidRDefault="00614BD7" w:rsidP="00614BD7"/>
        </w:tc>
      </w:tr>
      <w:tr w:rsidR="00614BD7" w14:paraId="7DCDA860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EF559B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B3F765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26C099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B77E6F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A7A1B6D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7AF9CA" w14:textId="77777777" w:rsidR="00614BD7" w:rsidRDefault="00614BD7" w:rsidP="00614BD7"/>
        </w:tc>
      </w:tr>
      <w:tr w:rsidR="00614BD7" w14:paraId="08884474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C15D97" w14:textId="77777777" w:rsidR="00614BD7" w:rsidRDefault="00614BD7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30474A" w14:textId="77777777" w:rsidR="00614BD7" w:rsidRDefault="00614BD7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52BCF21" w14:textId="77777777" w:rsidR="00614BD7" w:rsidRDefault="00614BD7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CB5F888" w14:textId="77777777" w:rsidR="00614BD7" w:rsidRDefault="00614BD7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0C678E" w14:textId="77777777" w:rsidR="00614BD7" w:rsidRDefault="00614BD7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ED66AA" w14:textId="77777777" w:rsidR="00614BD7" w:rsidRDefault="00614BD7" w:rsidP="00614BD7"/>
        </w:tc>
      </w:tr>
      <w:tr w:rsidR="00D27800" w14:paraId="6538F312" w14:textId="77777777" w:rsidTr="00B60575">
        <w:trPr>
          <w:trHeight w:val="576"/>
          <w:jc w:val="center"/>
        </w:trPr>
        <w:tc>
          <w:tcPr>
            <w:tcW w:w="252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B6CE8F" w14:textId="77777777" w:rsidR="00D27800" w:rsidRDefault="00D27800" w:rsidP="00614BD7"/>
        </w:tc>
        <w:tc>
          <w:tcPr>
            <w:tcW w:w="2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1F3B88" w14:textId="77777777" w:rsidR="00D27800" w:rsidRDefault="00D27800" w:rsidP="00614BD7"/>
        </w:tc>
        <w:tc>
          <w:tcPr>
            <w:tcW w:w="2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3BCCB7" w14:textId="77777777" w:rsidR="00D27800" w:rsidRDefault="00D27800" w:rsidP="00614BD7"/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294925" w14:textId="77777777" w:rsidR="00D27800" w:rsidRDefault="00D27800" w:rsidP="00614BD7"/>
        </w:tc>
        <w:tc>
          <w:tcPr>
            <w:tcW w:w="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E7E0EB" w14:textId="77777777" w:rsidR="00D27800" w:rsidRDefault="00D27800" w:rsidP="00614BD7"/>
        </w:tc>
        <w:tc>
          <w:tcPr>
            <w:tcW w:w="41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8AC4DFE" w14:textId="77777777" w:rsidR="00D27800" w:rsidRDefault="00D27800" w:rsidP="00614BD7"/>
        </w:tc>
      </w:tr>
      <w:bookmarkEnd w:id="0"/>
    </w:tbl>
    <w:p w14:paraId="54D1E5A9" w14:textId="77777777" w:rsidR="00AC4EAC" w:rsidRDefault="00AC4EAC" w:rsidP="00A319C4"/>
    <w:sectPr w:rsidR="00AC4EAC" w:rsidSect="00A319C4">
      <w:headerReference w:type="default" r:id="rId9"/>
      <w:footerReference w:type="default" r:id="rId10"/>
      <w:pgSz w:w="12240" w:h="15840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DA6FA" w14:textId="77777777" w:rsidR="0013300A" w:rsidRDefault="0013300A">
      <w:r>
        <w:separator/>
      </w:r>
    </w:p>
  </w:endnote>
  <w:endnote w:type="continuationSeparator" w:id="0">
    <w:p w14:paraId="53D24499" w14:textId="77777777" w:rsidR="0013300A" w:rsidRDefault="0013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Com 55 Roman">
    <w:panose1 w:val="020B0604020202020204"/>
    <w:charset w:val="00"/>
    <w:family w:val="swiss"/>
    <w:pitch w:val="variable"/>
    <w:sig w:usb0="8000008F" w:usb1="10002042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E070B" w14:textId="77777777" w:rsidR="00EE2F2A" w:rsidRPr="00A319C4" w:rsidRDefault="00EE2F2A" w:rsidP="00A319C4">
    <w:r w:rsidRPr="00A319C4">
      <w:t xml:space="preserve">Page </w:t>
    </w:r>
    <w:r w:rsidR="00E56BF9">
      <w:fldChar w:fldCharType="begin"/>
    </w:r>
    <w:r w:rsidR="0013300A">
      <w:instrText xml:space="preserve"> PAGE </w:instrText>
    </w:r>
    <w:r w:rsidR="00E56BF9">
      <w:fldChar w:fldCharType="separate"/>
    </w:r>
    <w:r w:rsidR="005636B1">
      <w:rPr>
        <w:noProof/>
      </w:rPr>
      <w:t>1</w:t>
    </w:r>
    <w:r w:rsidR="00E56BF9">
      <w:rPr>
        <w:noProof/>
      </w:rPr>
      <w:fldChar w:fldCharType="end"/>
    </w:r>
    <w:r w:rsidRPr="00A319C4">
      <w:t xml:space="preserve"> of </w:t>
    </w:r>
    <w:r w:rsidR="005636B1">
      <w:rPr>
        <w:noProof/>
      </w:rPr>
      <w:fldChar w:fldCharType="begin"/>
    </w:r>
    <w:r w:rsidR="005636B1">
      <w:rPr>
        <w:noProof/>
      </w:rPr>
      <w:instrText xml:space="preserve"> NUMPAGES </w:instrText>
    </w:r>
    <w:r w:rsidR="005636B1">
      <w:rPr>
        <w:noProof/>
      </w:rPr>
      <w:fldChar w:fldCharType="separate"/>
    </w:r>
    <w:r w:rsidR="005636B1">
      <w:rPr>
        <w:noProof/>
      </w:rPr>
      <w:t>1</w:t>
    </w:r>
    <w:r w:rsidR="005636B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4625C" w14:textId="77777777" w:rsidR="0013300A" w:rsidRDefault="0013300A">
      <w:r>
        <w:separator/>
      </w:r>
    </w:p>
  </w:footnote>
  <w:footnote w:type="continuationSeparator" w:id="0">
    <w:p w14:paraId="551995F8" w14:textId="77777777" w:rsidR="0013300A" w:rsidRDefault="00133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80509" w14:textId="10169C4D" w:rsidR="00CB66DC" w:rsidRDefault="00CB66DC">
    <w:pPr>
      <w:pStyle w:val="Header"/>
    </w:pPr>
    <w:r w:rsidRPr="00CC39CB">
      <w:rPr>
        <w:rFonts w:ascii="HelveticaNeueLT Com 55 Roman" w:hAnsi="HelveticaNeueLT Com 55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E76DD9C" wp14:editId="1E9278AD">
          <wp:simplePos x="0" y="0"/>
          <wp:positionH relativeFrom="column">
            <wp:posOffset>5219700</wp:posOffset>
          </wp:positionH>
          <wp:positionV relativeFrom="paragraph">
            <wp:posOffset>-400050</wp:posOffset>
          </wp:positionV>
          <wp:extent cx="1592580" cy="581025"/>
          <wp:effectExtent l="0" t="0" r="0" b="0"/>
          <wp:wrapTight wrapText="bothSides">
            <wp:wrapPolygon edited="0">
              <wp:start x="0" y="0"/>
              <wp:lineTo x="0" y="21246"/>
              <wp:lineTo x="21445" y="21246"/>
              <wp:lineTo x="21445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DOT Logo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258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A66"/>
    <w:rsid w:val="0002345E"/>
    <w:rsid w:val="0013300A"/>
    <w:rsid w:val="001A2C62"/>
    <w:rsid w:val="001F7EC4"/>
    <w:rsid w:val="0027674B"/>
    <w:rsid w:val="003359D2"/>
    <w:rsid w:val="00337846"/>
    <w:rsid w:val="00355676"/>
    <w:rsid w:val="003F603B"/>
    <w:rsid w:val="00497755"/>
    <w:rsid w:val="004B16DD"/>
    <w:rsid w:val="004B5F62"/>
    <w:rsid w:val="00533698"/>
    <w:rsid w:val="005636B1"/>
    <w:rsid w:val="005B1438"/>
    <w:rsid w:val="00614BD7"/>
    <w:rsid w:val="006E1340"/>
    <w:rsid w:val="007B4082"/>
    <w:rsid w:val="00815A17"/>
    <w:rsid w:val="008941C1"/>
    <w:rsid w:val="00943486"/>
    <w:rsid w:val="00972E15"/>
    <w:rsid w:val="00976D66"/>
    <w:rsid w:val="00A319C4"/>
    <w:rsid w:val="00A41F34"/>
    <w:rsid w:val="00A91B8D"/>
    <w:rsid w:val="00AA4718"/>
    <w:rsid w:val="00AA64F4"/>
    <w:rsid w:val="00AB5AC3"/>
    <w:rsid w:val="00AC4EAC"/>
    <w:rsid w:val="00AD7509"/>
    <w:rsid w:val="00B60575"/>
    <w:rsid w:val="00B96D2A"/>
    <w:rsid w:val="00BD517B"/>
    <w:rsid w:val="00C02B77"/>
    <w:rsid w:val="00CB66DC"/>
    <w:rsid w:val="00CC2996"/>
    <w:rsid w:val="00CE1E13"/>
    <w:rsid w:val="00D01859"/>
    <w:rsid w:val="00D27800"/>
    <w:rsid w:val="00DC2F38"/>
    <w:rsid w:val="00E56BF9"/>
    <w:rsid w:val="00EA32F5"/>
    <w:rsid w:val="00EE2F2A"/>
    <w:rsid w:val="00EF29E7"/>
    <w:rsid w:val="00F05F3D"/>
    <w:rsid w:val="00F82858"/>
    <w:rsid w:val="00FE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5A1E6C"/>
  <w15:docId w15:val="{94A57624-F48E-46D6-A62B-669AFCA72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16DD"/>
    <w:rPr>
      <w:sz w:val="24"/>
      <w:szCs w:val="24"/>
      <w:lang w:eastAsia="ko-KR"/>
    </w:rPr>
  </w:style>
  <w:style w:type="paragraph" w:styleId="Heading1">
    <w:name w:val="heading 1"/>
    <w:basedOn w:val="Normal"/>
    <w:next w:val="Normal"/>
    <w:qFormat/>
    <w:rsid w:val="004B5F62"/>
    <w:pPr>
      <w:outlineLvl w:val="0"/>
    </w:pPr>
    <w:rPr>
      <w:rFonts w:ascii="Tahoma" w:hAnsi="Tahoma" w:cs="Tahoma"/>
      <w:b/>
      <w:smallCap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9E7"/>
    <w:pPr>
      <w:outlineLvl w:val="1"/>
    </w:pPr>
    <w:rPr>
      <w:rFonts w:ascii="Tahoma" w:hAnsi="Tahoma" w:cs="Tahoma"/>
      <w:b/>
      <w:sz w:val="20"/>
    </w:rPr>
  </w:style>
  <w:style w:type="paragraph" w:styleId="Heading3">
    <w:name w:val="heading 3"/>
    <w:basedOn w:val="Normal"/>
    <w:next w:val="Normal"/>
    <w:qFormat/>
    <w:rsid w:val="0002345E"/>
    <w:pPr>
      <w:jc w:val="center"/>
      <w:outlineLvl w:val="2"/>
    </w:pPr>
    <w:rPr>
      <w:rFonts w:ascii="Tahoma" w:hAnsi="Tahoma" w:cs="Tahom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7800"/>
    <w:rPr>
      <w:rFonts w:ascii="Tahoma" w:hAnsi="Tahoma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5F62"/>
    <w:rPr>
      <w:rFonts w:ascii="Tahoma" w:hAnsi="Tahoma" w:cs="Tahoma"/>
      <w:b/>
      <w:sz w:val="20"/>
    </w:rPr>
  </w:style>
  <w:style w:type="paragraph" w:styleId="Header">
    <w:name w:val="header"/>
    <w:basedOn w:val="Normal"/>
    <w:rsid w:val="00EF29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29E7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rsid w:val="00EF29E7"/>
    <w:rPr>
      <w:rFonts w:ascii="Tahoma" w:eastAsia="Batang" w:hAnsi="Tahoma" w:cs="Tahoma"/>
      <w:b/>
      <w:szCs w:val="24"/>
      <w:lang w:val="en-US" w:eastAsia="ko-KR" w:bidi="ar-SA"/>
    </w:rPr>
  </w:style>
  <w:style w:type="character" w:styleId="Hyperlink">
    <w:name w:val="Hyperlink"/>
    <w:basedOn w:val="DefaultParagraphFont"/>
    <w:rsid w:val="005B14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B605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0575"/>
    <w:rPr>
      <w:rFonts w:ascii="Tahom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rwilliams\Application%20Data\Microsoft\Templates\Meeting%20sign-in%20she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427EA9853F914D97F0835D5B5117A2" ma:contentTypeVersion="12" ma:contentTypeDescription="Create a new document." ma:contentTypeScope="" ma:versionID="05f5a0d5f2f4e9e3dcae465eef5d88f6">
  <xsd:schema xmlns:xsd="http://www.w3.org/2001/XMLSchema" xmlns:xs="http://www.w3.org/2001/XMLSchema" xmlns:p="http://schemas.microsoft.com/office/2006/metadata/properties" xmlns:ns3="1399c0b6-fef7-4b8f-805f-7fb7087da471" xmlns:ns4="ba62e737-f7cc-445d-808f-037b4f1654b4" targetNamespace="http://schemas.microsoft.com/office/2006/metadata/properties" ma:root="true" ma:fieldsID="890774a5595f65995e650784c128ddd2" ns3:_="" ns4:_="">
    <xsd:import namespace="1399c0b6-fef7-4b8f-805f-7fb7087da471"/>
    <xsd:import namespace="ba62e737-f7cc-445d-808f-037b4f1654b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9c0b6-fef7-4b8f-805f-7fb7087da4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2e737-f7cc-445d-808f-037b4f1654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a62e737-f7cc-445d-808f-037b4f1654b4" xsi:nil="true"/>
  </documentManagement>
</p:properties>
</file>

<file path=customXml/itemProps1.xml><?xml version="1.0" encoding="utf-8"?>
<ds:datastoreItem xmlns:ds="http://schemas.openxmlformats.org/officeDocument/2006/customXml" ds:itemID="{6270B930-2206-478A-9D79-0249B6899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99c0b6-fef7-4b8f-805f-7fb7087da471"/>
    <ds:schemaRef ds:uri="ba62e737-f7cc-445d-808f-037b4f1654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E7F6F8-F5A8-42B7-BCEC-ED1B9B42D1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A439E3-751A-4ACC-AA61-9FAB45583AF8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1399c0b6-fef7-4b8f-805f-7fb7087da471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a62e737-f7cc-445d-808f-037b4f1654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 sign-in sheet.dot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darwilliams</dc:creator>
  <cp:keywords/>
  <dc:description/>
  <cp:lastModifiedBy>Nesbitt, Kimberly</cp:lastModifiedBy>
  <cp:revision>2</cp:revision>
  <cp:lastPrinted>2017-07-17T13:59:00Z</cp:lastPrinted>
  <dcterms:created xsi:type="dcterms:W3CDTF">2023-06-07T18:56:00Z</dcterms:created>
  <dcterms:modified xsi:type="dcterms:W3CDTF">2023-06-07T18:56:00Z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TC010175911033</vt:lpwstr>
  </property>
  <property fmtid="{D5CDD505-2E9C-101B-9397-08002B2CF9AE}" pid="3" name="ContentTypeId">
    <vt:lpwstr>0x010100F0427EA9853F914D97F0835D5B5117A2</vt:lpwstr>
  </property>
</Properties>
</file>